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EE9CA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MARSSHTON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d.ca.1402)</w:t>
      </w:r>
    </w:p>
    <w:p w14:paraId="3CCBE497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D5882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96366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Apr.1402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 (C.F.R. 1399-1405 p.167)</w:t>
      </w:r>
    </w:p>
    <w:p w14:paraId="2F36F063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B0BF82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AFCB3F" w14:textId="77777777" w:rsidR="00604778" w:rsidRDefault="00604778" w:rsidP="0060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2021</w:t>
      </w:r>
    </w:p>
    <w:p w14:paraId="7E2F62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B8BBA" w14:textId="77777777" w:rsidR="00604778" w:rsidRDefault="00604778" w:rsidP="009139A6">
      <w:r>
        <w:separator/>
      </w:r>
    </w:p>
  </w:endnote>
  <w:endnote w:type="continuationSeparator" w:id="0">
    <w:p w14:paraId="3CF2653E" w14:textId="77777777" w:rsidR="00604778" w:rsidRDefault="00604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53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98D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5D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9434" w14:textId="77777777" w:rsidR="00604778" w:rsidRDefault="00604778" w:rsidP="009139A6">
      <w:r>
        <w:separator/>
      </w:r>
    </w:p>
  </w:footnote>
  <w:footnote w:type="continuationSeparator" w:id="0">
    <w:p w14:paraId="227ACC66" w14:textId="77777777" w:rsidR="00604778" w:rsidRDefault="00604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1C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18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41C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78"/>
    <w:rsid w:val="000666E0"/>
    <w:rsid w:val="002510B7"/>
    <w:rsid w:val="005C130B"/>
    <w:rsid w:val="0060477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CE0C0"/>
  <w15:chartTrackingRefBased/>
  <w15:docId w15:val="{EFA5B682-C023-4194-BEF2-2CD81BD7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2021-05-21T13:07:00Z</dcterms:created>
  <dcterms:modified xsi:type="dcterms:W3CDTF">2021-05-21T13:07:00Z</dcterms:modified>
</cp:coreProperties>
</file>